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CEEE6" w14:textId="4F36C5D9" w:rsidR="00362D09" w:rsidRDefault="00362D09" w:rsidP="00362D09">
      <w:pPr>
        <w:pStyle w:val="NoSpacing"/>
      </w:pPr>
      <w:r>
        <w:rPr>
          <w:u w:val="single"/>
        </w:rPr>
        <w:t>Walter ROBYNS</w:t>
      </w:r>
      <w:r>
        <w:t xml:space="preserve">       </w:t>
      </w:r>
      <w:r>
        <w:t>(fl.1</w:t>
      </w:r>
      <w:r>
        <w:t>409-22)</w:t>
      </w:r>
    </w:p>
    <w:p w14:paraId="7FA5BD0D" w14:textId="3EEAD730" w:rsidR="00362D09" w:rsidRDefault="00362D09" w:rsidP="00362D09">
      <w:pPr>
        <w:pStyle w:val="NoSpacing"/>
      </w:pPr>
      <w:r>
        <w:t xml:space="preserve">Vicar of </w:t>
      </w:r>
      <w:proofErr w:type="spellStart"/>
      <w:r>
        <w:t>Dilwyn</w:t>
      </w:r>
      <w:proofErr w:type="spellEnd"/>
      <w:r>
        <w:t>, Herefordshire.</w:t>
      </w:r>
      <w:r>
        <w:t xml:space="preserve"> Chaplain.</w:t>
      </w:r>
    </w:p>
    <w:p w14:paraId="14529137" w14:textId="77777777" w:rsidR="00362D09" w:rsidRDefault="00362D09" w:rsidP="00362D09">
      <w:pPr>
        <w:pStyle w:val="NoSpacing"/>
      </w:pPr>
    </w:p>
    <w:p w14:paraId="3E999743" w14:textId="77777777" w:rsidR="00362D09" w:rsidRDefault="00362D09" w:rsidP="00362D09">
      <w:pPr>
        <w:pStyle w:val="NoSpacing"/>
      </w:pPr>
    </w:p>
    <w:p w14:paraId="254CCC98" w14:textId="6F3DD3DA" w:rsidR="00362D09" w:rsidRDefault="00362D09" w:rsidP="00362D09">
      <w:pPr>
        <w:pStyle w:val="NoSpacing"/>
      </w:pPr>
      <w:r>
        <w:t>25 May1409</w:t>
      </w:r>
      <w:r>
        <w:tab/>
        <w:t>He became Vicar.</w:t>
      </w:r>
    </w:p>
    <w:p w14:paraId="0E51A23D" w14:textId="31F556E5" w:rsidR="00362D09" w:rsidRDefault="00362D09" w:rsidP="00362D09">
      <w:pPr>
        <w:pStyle w:val="NoSpacing"/>
      </w:pPr>
      <w:r>
        <w:tab/>
      </w:r>
      <w:r>
        <w:tab/>
        <w:t>(</w:t>
      </w:r>
      <w:hyperlink r:id="rId6" w:history="1">
        <w:r w:rsidRPr="00DF1BA4">
          <w:rPr>
            <w:rStyle w:val="Hyperlink"/>
          </w:rPr>
          <w:t>www.melocki.org.uk/diocese/Dilwyn.html</w:t>
        </w:r>
      </w:hyperlink>
      <w:r>
        <w:t>)</w:t>
      </w:r>
    </w:p>
    <w:p w14:paraId="2C135D0B" w14:textId="62CE4A41" w:rsidR="00362D09" w:rsidRDefault="00362D09" w:rsidP="00362D09">
      <w:pPr>
        <w:pStyle w:val="NoSpacing"/>
      </w:pPr>
      <w:r>
        <w:tab/>
        <w:t>1422</w:t>
      </w:r>
      <w:r>
        <w:tab/>
        <w:t>He resigned.   (ibid.)</w:t>
      </w:r>
      <w:bookmarkStart w:id="0" w:name="_GoBack"/>
      <w:bookmarkEnd w:id="0"/>
    </w:p>
    <w:p w14:paraId="6CC9A86B" w14:textId="77777777" w:rsidR="00362D09" w:rsidRDefault="00362D09" w:rsidP="00362D09">
      <w:pPr>
        <w:pStyle w:val="NoSpacing"/>
      </w:pPr>
    </w:p>
    <w:p w14:paraId="0F4EFBCC" w14:textId="77777777" w:rsidR="00362D09" w:rsidRDefault="00362D09" w:rsidP="00362D09">
      <w:pPr>
        <w:pStyle w:val="NoSpacing"/>
      </w:pPr>
    </w:p>
    <w:p w14:paraId="641E7C60" w14:textId="77777777" w:rsidR="00362D09" w:rsidRPr="004E45FB" w:rsidRDefault="00362D09" w:rsidP="00362D09">
      <w:pPr>
        <w:pStyle w:val="NoSpacing"/>
      </w:pPr>
      <w:r>
        <w:t>12 October 2019</w:t>
      </w:r>
    </w:p>
    <w:p w14:paraId="66427112" w14:textId="67A0CF48" w:rsidR="006B2F86" w:rsidRPr="00362D09" w:rsidRDefault="00362D09" w:rsidP="00E71FC3">
      <w:pPr>
        <w:pStyle w:val="NoSpacing"/>
      </w:pPr>
    </w:p>
    <w:sectPr w:rsidR="006B2F86" w:rsidRPr="00362D0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27328" w14:textId="77777777" w:rsidR="00362D09" w:rsidRDefault="00362D09" w:rsidP="00E71FC3">
      <w:pPr>
        <w:spacing w:after="0" w:line="240" w:lineRule="auto"/>
      </w:pPr>
      <w:r>
        <w:separator/>
      </w:r>
    </w:p>
  </w:endnote>
  <w:endnote w:type="continuationSeparator" w:id="0">
    <w:p w14:paraId="65819A1F" w14:textId="77777777" w:rsidR="00362D09" w:rsidRDefault="00362D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6DE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7D55" w14:textId="77777777" w:rsidR="00362D09" w:rsidRDefault="00362D09" w:rsidP="00E71FC3">
      <w:pPr>
        <w:spacing w:after="0" w:line="240" w:lineRule="auto"/>
      </w:pPr>
      <w:r>
        <w:separator/>
      </w:r>
    </w:p>
  </w:footnote>
  <w:footnote w:type="continuationSeparator" w:id="0">
    <w:p w14:paraId="653F3621" w14:textId="77777777" w:rsidR="00362D09" w:rsidRDefault="00362D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D09"/>
    <w:rsid w:val="001A7C09"/>
    <w:rsid w:val="00362D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A9892"/>
  <w15:chartTrackingRefBased/>
  <w15:docId w15:val="{7912249F-5602-464C-A8B8-0783810D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62D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Dilwy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2019-10-12T14:31:00Z</dcterms:created>
  <dcterms:modified xsi:type="dcterms:W3CDTF">2019-10-12T14:34:00Z</dcterms:modified>
</cp:coreProperties>
</file>